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C41B5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11091/003-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C41B5B" w:rsidRPr="00C41B5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C41B5B" w:rsidRPr="00C41B5B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C41B5B" w:rsidRPr="00C41B5B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C41B5B" w:rsidRPr="00C41B5B">
          <w:rPr>
            <w:u w:val="single"/>
          </w:rPr>
          <w:t xml:space="preserve"> 11091/003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C41B5B" w:rsidRPr="00C41B5B">
          <w:rPr>
            <w:rStyle w:val="aa"/>
          </w:rPr>
          <w:t xml:space="preserve"> Врач-лаборант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C41B5B" w:rsidRPr="00C41B5B">
          <w:rPr>
            <w:rStyle w:val="aa"/>
          </w:rPr>
          <w:t xml:space="preserve"> 20451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C41B5B" w:rsidRPr="00C41B5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DF67E3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DF67E3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0.6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0.6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C41B5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11091/003-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DF67E3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DF67E3" w:rsidRPr="004C53B3">
            <w:rPr>
              <w:rStyle w:val="ad"/>
              <w:sz w:val="20"/>
              <w:szCs w:val="20"/>
            </w:rPr>
            <w:fldChar w:fldCharType="separate"/>
          </w:r>
          <w:r w:rsidR="00C41B5B">
            <w:rPr>
              <w:rStyle w:val="ad"/>
              <w:noProof/>
              <w:sz w:val="20"/>
              <w:szCs w:val="20"/>
            </w:rPr>
            <w:t>1</w:t>
          </w:r>
          <w:r w:rsidR="00DF67E3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41B5B" w:rsidRPr="00C41B5B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45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3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EFDD444A694919BC6CA7AF17B8CBE2"/>
    <w:docVar w:name="rm_id" w:val="112"/>
    <w:docVar w:name="rm_name" w:val=" Врач-лаборант "/>
    <w:docVar w:name="rm_number" w:val=" 11091/003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36445E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A3673"/>
    <w:rsid w:val="002E55C6"/>
    <w:rsid w:val="00305B2F"/>
    <w:rsid w:val="003367BB"/>
    <w:rsid w:val="0036445E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60365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41B5B"/>
    <w:rsid w:val="00CB2DA6"/>
    <w:rsid w:val="00CE3307"/>
    <w:rsid w:val="00D76DF8"/>
    <w:rsid w:val="00DB5302"/>
    <w:rsid w:val="00DD6B1F"/>
    <w:rsid w:val="00DF67E3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2016-11-24T07:54:00Z</dcterms:created>
  <dcterms:modified xsi:type="dcterms:W3CDTF">2016-11-25T06:19:00Z</dcterms:modified>
</cp:coreProperties>
</file>